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B4FAD" w14:textId="284D6CE9" w:rsidR="006D0A6D" w:rsidRPr="006D0A6D" w:rsidRDefault="006D0A6D">
      <w:pPr>
        <w:rPr>
          <w:rFonts w:ascii="Calibri" w:hAnsi="Calibri" w:cs="Arial"/>
        </w:rPr>
      </w:pPr>
      <w:r w:rsidRPr="006D0A6D">
        <w:rPr>
          <w:rFonts w:ascii="Calibri" w:hAnsi="Calibri" w:cs="Arial"/>
        </w:rPr>
        <w:t>Freies Geleit (Aria II) (Ingeborg Bachmann 19</w:t>
      </w:r>
      <w:r w:rsidR="00386B32">
        <w:rPr>
          <w:rFonts w:ascii="Calibri" w:hAnsi="Calibri" w:cs="Arial"/>
        </w:rPr>
        <w:t>62</w:t>
      </w:r>
      <w:r w:rsidRPr="006D0A6D">
        <w:rPr>
          <w:rFonts w:ascii="Calibri" w:hAnsi="Calibri" w:cs="Arial"/>
        </w:rPr>
        <w:t>)</w:t>
      </w:r>
    </w:p>
    <w:p w14:paraId="52AC890C" w14:textId="77777777" w:rsidR="006D0A6D" w:rsidRPr="006D0A6D" w:rsidRDefault="006D0A6D">
      <w:pPr>
        <w:rPr>
          <w:rFonts w:ascii="Calibri" w:hAnsi="Calibri" w:cs="Arial"/>
        </w:rPr>
      </w:pPr>
      <w:r w:rsidRPr="006D0A6D">
        <w:rPr>
          <w:rFonts w:ascii="Calibri" w:hAnsi="Calibri" w:cs="Arial"/>
        </w:rPr>
        <w:t>Mit schlaftrunkenen Vögeln </w:t>
      </w:r>
      <w:r w:rsidRPr="006D0A6D">
        <w:rPr>
          <w:rFonts w:ascii="Calibri" w:hAnsi="Calibri" w:cs="Arial"/>
        </w:rPr>
        <w:br/>
        <w:t>und winddurchschossenen Bäumen </w:t>
      </w:r>
      <w:r w:rsidRPr="006D0A6D">
        <w:rPr>
          <w:rFonts w:ascii="Calibri" w:hAnsi="Calibri" w:cs="Arial"/>
        </w:rPr>
        <w:br/>
        <w:t>steht der Tag auf, und das Meer </w:t>
      </w:r>
      <w:r w:rsidRPr="006D0A6D">
        <w:rPr>
          <w:rFonts w:ascii="Calibri" w:hAnsi="Calibri" w:cs="Arial"/>
        </w:rPr>
        <w:br/>
        <w:t>leert einen schäumenden Becher auf ihn.</w:t>
      </w:r>
      <w:r w:rsidRPr="006D0A6D">
        <w:rPr>
          <w:rFonts w:ascii="Calibri" w:hAnsi="Calibri" w:cs="Arial"/>
        </w:rPr>
        <w:br/>
      </w:r>
      <w:r w:rsidRPr="006D0A6D">
        <w:rPr>
          <w:rFonts w:ascii="Calibri" w:hAnsi="Calibri" w:cs="Arial"/>
        </w:rPr>
        <w:br/>
        <w:t>Die Flüsse wallen ans große Wasser, </w:t>
      </w:r>
      <w:r w:rsidRPr="006D0A6D">
        <w:rPr>
          <w:rFonts w:ascii="Calibri" w:hAnsi="Calibri" w:cs="Arial"/>
        </w:rPr>
        <w:br/>
        <w:t>und das Land legt Liebesversprechen </w:t>
      </w:r>
      <w:r w:rsidRPr="006D0A6D">
        <w:rPr>
          <w:rFonts w:ascii="Calibri" w:hAnsi="Calibri" w:cs="Arial"/>
        </w:rPr>
        <w:br/>
        <w:t>der reinen Luft in den Mund </w:t>
      </w:r>
      <w:r w:rsidRPr="006D0A6D">
        <w:rPr>
          <w:rFonts w:ascii="Calibri" w:hAnsi="Calibri" w:cs="Arial"/>
        </w:rPr>
        <w:br/>
        <w:t>mit frischen Blumen.</w:t>
      </w:r>
      <w:r w:rsidRPr="006D0A6D">
        <w:rPr>
          <w:rFonts w:ascii="Calibri" w:hAnsi="Calibri" w:cs="Arial"/>
        </w:rPr>
        <w:br/>
      </w:r>
      <w:r w:rsidRPr="006D0A6D">
        <w:rPr>
          <w:rFonts w:ascii="Calibri" w:hAnsi="Calibri" w:cs="Arial"/>
        </w:rPr>
        <w:br/>
        <w:t>Die Erde will keinen Rauchpilz tragen, </w:t>
      </w:r>
      <w:r w:rsidRPr="006D0A6D">
        <w:rPr>
          <w:rFonts w:ascii="Calibri" w:hAnsi="Calibri" w:cs="Arial"/>
        </w:rPr>
        <w:br/>
        <w:t>kein Geschöpf ausspeien vorm Himmel, </w:t>
      </w:r>
      <w:r w:rsidRPr="006D0A6D">
        <w:rPr>
          <w:rFonts w:ascii="Calibri" w:hAnsi="Calibri" w:cs="Arial"/>
        </w:rPr>
        <w:br/>
        <w:t>mit Regen und Zornesblitzen abschaffen </w:t>
      </w:r>
      <w:r w:rsidRPr="006D0A6D">
        <w:rPr>
          <w:rFonts w:ascii="Calibri" w:hAnsi="Calibri" w:cs="Arial"/>
        </w:rPr>
        <w:br/>
        <w:t>die unerhörten Stimmen des Verderbens.</w:t>
      </w:r>
      <w:r w:rsidRPr="006D0A6D">
        <w:rPr>
          <w:rFonts w:ascii="Calibri" w:hAnsi="Calibri" w:cs="Arial"/>
        </w:rPr>
        <w:br/>
      </w:r>
      <w:r w:rsidRPr="006D0A6D">
        <w:rPr>
          <w:rFonts w:ascii="Calibri" w:hAnsi="Calibri" w:cs="Arial"/>
        </w:rPr>
        <w:br/>
        <w:t>Mit uns will sie die bunten Brüder </w:t>
      </w:r>
      <w:r w:rsidRPr="006D0A6D">
        <w:rPr>
          <w:rFonts w:ascii="Calibri" w:hAnsi="Calibri" w:cs="Arial"/>
        </w:rPr>
        <w:br/>
        <w:t>und grauen Schwestern erwachen sehn, </w:t>
      </w:r>
      <w:r w:rsidRPr="006D0A6D">
        <w:rPr>
          <w:rFonts w:ascii="Calibri" w:hAnsi="Calibri" w:cs="Arial"/>
        </w:rPr>
        <w:br/>
        <w:t>den König Fisch, die Hoheit Nachtigall </w:t>
      </w:r>
      <w:r w:rsidRPr="006D0A6D">
        <w:rPr>
          <w:rFonts w:ascii="Calibri" w:hAnsi="Calibri" w:cs="Arial"/>
        </w:rPr>
        <w:br/>
        <w:t>und den Feuerfürsten Salamander.</w:t>
      </w:r>
    </w:p>
    <w:p w14:paraId="40126C19" w14:textId="77777777" w:rsidR="006D0A6D" w:rsidRPr="006D0A6D" w:rsidRDefault="006D0A6D">
      <w:pPr>
        <w:rPr>
          <w:rFonts w:ascii="Calibri" w:hAnsi="Calibri" w:cs="Arial"/>
        </w:rPr>
      </w:pPr>
      <w:r w:rsidRPr="006D0A6D">
        <w:rPr>
          <w:rFonts w:ascii="Calibri" w:hAnsi="Calibri" w:cs="Arial"/>
        </w:rPr>
        <w:t>Für uns pflanzt sie Korallen ins Meer. </w:t>
      </w:r>
      <w:r w:rsidRPr="006D0A6D">
        <w:rPr>
          <w:rFonts w:ascii="Calibri" w:hAnsi="Calibri" w:cs="Arial"/>
        </w:rPr>
        <w:br/>
        <w:t>Wäldern befiehlt sie, Ruhe zu halten, </w:t>
      </w:r>
      <w:r w:rsidRPr="006D0A6D">
        <w:rPr>
          <w:rFonts w:ascii="Calibri" w:hAnsi="Calibri" w:cs="Arial"/>
        </w:rPr>
        <w:br/>
        <w:t>dem Marmor, die schöne Ader zu schwellen, </w:t>
      </w:r>
      <w:r w:rsidRPr="006D0A6D">
        <w:rPr>
          <w:rFonts w:ascii="Calibri" w:hAnsi="Calibri" w:cs="Arial"/>
        </w:rPr>
        <w:br/>
        <w:t xml:space="preserve">noch einmal dem Tau, über die Asche zu </w:t>
      </w:r>
      <w:proofErr w:type="spellStart"/>
      <w:r w:rsidRPr="006D0A6D">
        <w:rPr>
          <w:rFonts w:ascii="Calibri" w:hAnsi="Calibri" w:cs="Arial"/>
        </w:rPr>
        <w:t>gehn</w:t>
      </w:r>
      <w:proofErr w:type="spellEnd"/>
      <w:r w:rsidRPr="006D0A6D">
        <w:rPr>
          <w:rFonts w:ascii="Calibri" w:hAnsi="Calibri" w:cs="Arial"/>
        </w:rPr>
        <w:t>.</w:t>
      </w:r>
    </w:p>
    <w:p w14:paraId="1DC9D3A6" w14:textId="77777777" w:rsidR="006D0A6D" w:rsidRPr="006D0A6D" w:rsidRDefault="006D0A6D">
      <w:pPr>
        <w:rPr>
          <w:rFonts w:ascii="Calibri" w:hAnsi="Calibri" w:cs="Arial"/>
          <w:i/>
          <w:iCs/>
        </w:rPr>
      </w:pPr>
      <w:r w:rsidRPr="006D0A6D">
        <w:rPr>
          <w:rFonts w:ascii="Calibri" w:hAnsi="Calibri" w:cs="Arial"/>
        </w:rPr>
        <w:t>Die Erde will ein freies Geleit ins All </w:t>
      </w:r>
      <w:r w:rsidRPr="006D0A6D">
        <w:rPr>
          <w:rFonts w:ascii="Calibri" w:hAnsi="Calibri" w:cs="Arial"/>
        </w:rPr>
        <w:br/>
        <w:t>jeden Tag aus der Nacht haben, </w:t>
      </w:r>
      <w:r w:rsidRPr="006D0A6D">
        <w:rPr>
          <w:rFonts w:ascii="Calibri" w:hAnsi="Calibri" w:cs="Arial"/>
        </w:rPr>
        <w:br/>
      </w:r>
      <w:proofErr w:type="spellStart"/>
      <w:r w:rsidRPr="006D0A6D">
        <w:rPr>
          <w:rFonts w:ascii="Calibri" w:hAnsi="Calibri" w:cs="Arial"/>
        </w:rPr>
        <w:t>daß</w:t>
      </w:r>
      <w:proofErr w:type="spellEnd"/>
      <w:r w:rsidRPr="006D0A6D">
        <w:rPr>
          <w:rFonts w:ascii="Calibri" w:hAnsi="Calibri" w:cs="Arial"/>
        </w:rPr>
        <w:t xml:space="preserve"> noch tausend und ein Morgen wird </w:t>
      </w:r>
      <w:r w:rsidRPr="006D0A6D">
        <w:rPr>
          <w:rFonts w:ascii="Calibri" w:hAnsi="Calibri" w:cs="Arial"/>
        </w:rPr>
        <w:br/>
        <w:t>von der alten Schönheit jungen Gnaden.</w:t>
      </w:r>
      <w:r w:rsidRPr="006D0A6D">
        <w:rPr>
          <w:rFonts w:ascii="Calibri" w:hAnsi="Calibri" w:cs="Arial"/>
          <w:i/>
          <w:iCs/>
        </w:rPr>
        <w:t xml:space="preserve"> </w:t>
      </w:r>
    </w:p>
    <w:p w14:paraId="62C9559A" w14:textId="77777777" w:rsidR="00206A44" w:rsidRDefault="006D0A6D">
      <w:pPr>
        <w:rPr>
          <w:rFonts w:ascii="Calibri" w:hAnsi="Calibri" w:cs="Arial"/>
          <w:i/>
          <w:iCs/>
        </w:rPr>
      </w:pPr>
      <w:r w:rsidRPr="006D0A6D">
        <w:rPr>
          <w:rFonts w:ascii="Calibri" w:hAnsi="Calibri" w:cs="Arial"/>
          <w:i/>
          <w:iCs/>
        </w:rPr>
        <w:t>Ingeborg Bachmann. Werke. Erster Band. 2. Aufl. München (Piper) 1982. S. 161.</w:t>
      </w:r>
    </w:p>
    <w:p w14:paraId="60E5EE07" w14:textId="77777777" w:rsidR="006D0A6D" w:rsidRPr="006D0A6D" w:rsidRDefault="006D0A6D">
      <w:pPr>
        <w:rPr>
          <w:rFonts w:ascii="Calibri" w:hAnsi="Calibri" w:cs="Arial"/>
          <w:iCs/>
        </w:rPr>
      </w:pPr>
      <w:r w:rsidRPr="006D0A6D">
        <w:rPr>
          <w:rFonts w:ascii="Calibri" w:hAnsi="Calibri" w:cs="Arial"/>
          <w:iCs/>
        </w:rPr>
        <w:t xml:space="preserve">Aufgabenstellung: </w:t>
      </w:r>
    </w:p>
    <w:p w14:paraId="6FE970C3" w14:textId="77777777" w:rsidR="006D0A6D" w:rsidRPr="006D0A6D" w:rsidRDefault="006D0A6D" w:rsidP="006D0A6D">
      <w:pPr>
        <w:pStyle w:val="Listenabsatz"/>
        <w:numPr>
          <w:ilvl w:val="0"/>
          <w:numId w:val="1"/>
        </w:numPr>
        <w:rPr>
          <w:rFonts w:ascii="Calibri" w:hAnsi="Calibri"/>
        </w:rPr>
      </w:pPr>
      <w:r w:rsidRPr="006D0A6D">
        <w:rPr>
          <w:rFonts w:ascii="Calibri" w:hAnsi="Calibri"/>
        </w:rPr>
        <w:t xml:space="preserve">Textverständnis </w:t>
      </w:r>
    </w:p>
    <w:p w14:paraId="6997CA18" w14:textId="77777777" w:rsidR="006D0A6D" w:rsidRDefault="006D0A6D" w:rsidP="006D0A6D">
      <w:pPr>
        <w:pStyle w:val="Listenabsatz"/>
        <w:rPr>
          <w:rFonts w:ascii="Calibri" w:hAnsi="Calibri"/>
        </w:rPr>
      </w:pPr>
      <w:r w:rsidRPr="006D0A6D">
        <w:rPr>
          <w:rFonts w:ascii="Calibri" w:hAnsi="Calibri"/>
        </w:rPr>
        <w:t xml:space="preserve">Fassen Sie in eigenen Worten die zentralen Inhalte des Textes zusammen! </w:t>
      </w:r>
    </w:p>
    <w:p w14:paraId="7F30F23A" w14:textId="77777777" w:rsidR="006D0A6D" w:rsidRDefault="000851B8" w:rsidP="000851B8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Analyse </w:t>
      </w:r>
    </w:p>
    <w:p w14:paraId="13C99069" w14:textId="77777777" w:rsidR="000851B8" w:rsidRDefault="000851B8" w:rsidP="000851B8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Erarbeiten Sie einen Überblick über die wichtigsten formalen Merkmale des Gedichts.</w:t>
      </w:r>
    </w:p>
    <w:p w14:paraId="36B5D101" w14:textId="77777777" w:rsidR="000851B8" w:rsidRDefault="000851B8" w:rsidP="000851B8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Beurteilen Sie die Wortwahl. Ist sie außergewöhnlich, eher konventionell oder beides? Begründen Sie und führen Sie Beispiele an.</w:t>
      </w:r>
    </w:p>
    <w:p w14:paraId="781FEA6D" w14:textId="77777777" w:rsidR="000851B8" w:rsidRDefault="000851B8" w:rsidP="000851B8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Beschreiben Sie die Struktur des Gedichts. Welche Bedeutung hat die letzte Strophe? </w:t>
      </w:r>
    </w:p>
    <w:p w14:paraId="17F4C610" w14:textId="77777777" w:rsidR="00386B32" w:rsidRDefault="00386B32" w:rsidP="00386B32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Einbettung in Entstehungszeit und -hintergründe. / Einbettung in den sozio-kulturellen Zusammenhang</w:t>
      </w:r>
    </w:p>
    <w:p w14:paraId="765C0A69" w14:textId="7EB957F7" w:rsidR="009511BF" w:rsidRPr="00615D90" w:rsidRDefault="009511BF" w:rsidP="00615D90">
      <w:pPr>
        <w:pStyle w:val="Listenabsatz"/>
        <w:rPr>
          <w:rFonts w:ascii="Calibri" w:hAnsi="Calibri"/>
        </w:rPr>
      </w:pPr>
      <w:r w:rsidRPr="00615D90">
        <w:rPr>
          <w:rFonts w:ascii="Calibri" w:hAnsi="Calibri"/>
        </w:rPr>
        <w:t xml:space="preserve">Stellen Sie persönliche Überlegungen zum Inhalt des Gedichtes an. </w:t>
      </w:r>
      <w:r w:rsidR="00615D90" w:rsidRPr="00615D90">
        <w:rPr>
          <w:rFonts w:ascii="Calibri" w:hAnsi="Calibri"/>
        </w:rPr>
        <w:t>Welche</w:t>
      </w:r>
      <w:r w:rsidR="00615D90" w:rsidRPr="00615D90">
        <w:rPr>
          <w:rFonts w:ascii="Calibri" w:hAnsi="Calibri"/>
        </w:rPr>
        <w:t xml:space="preserve"> Intention </w:t>
      </w:r>
      <w:r w:rsidR="00615D90" w:rsidRPr="00615D90">
        <w:rPr>
          <w:rFonts w:ascii="Calibri" w:hAnsi="Calibri"/>
        </w:rPr>
        <w:t xml:space="preserve">könnte </w:t>
      </w:r>
      <w:r w:rsidR="00615D90" w:rsidRPr="00615D90">
        <w:rPr>
          <w:rFonts w:ascii="Calibri" w:hAnsi="Calibri"/>
        </w:rPr>
        <w:t>die Dichterin mit diesem Gedicht verfolgt</w:t>
      </w:r>
      <w:r w:rsidR="00615D90" w:rsidRPr="00615D90">
        <w:rPr>
          <w:rFonts w:ascii="Calibri" w:hAnsi="Calibri"/>
        </w:rPr>
        <w:t xml:space="preserve"> haben? </w:t>
      </w:r>
      <w:r w:rsidRPr="00615D90">
        <w:rPr>
          <w:rFonts w:ascii="Calibri" w:hAnsi="Calibri"/>
        </w:rPr>
        <w:t xml:space="preserve">Welche Assoziation löst der Begriff „Rauchpilz“ bei Ihnen aus? </w:t>
      </w:r>
      <w:r w:rsidR="00615D90">
        <w:rPr>
          <w:rFonts w:ascii="Calibri" w:hAnsi="Calibri"/>
        </w:rPr>
        <w:t>Beziehen Sie in Ihre Überlegungen auch die Entstehungszeit des Gedichtes um 1960 mit ein.</w:t>
      </w:r>
      <w:bookmarkStart w:id="0" w:name="_GoBack"/>
      <w:bookmarkEnd w:id="0"/>
    </w:p>
    <w:sectPr w:rsidR="009511BF" w:rsidRPr="00615D90" w:rsidSect="00386B3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7A755" w14:textId="77777777" w:rsidR="00857071" w:rsidRDefault="00857071" w:rsidP="00857071">
      <w:pPr>
        <w:spacing w:after="0" w:line="240" w:lineRule="auto"/>
      </w:pPr>
      <w:r>
        <w:separator/>
      </w:r>
    </w:p>
  </w:endnote>
  <w:endnote w:type="continuationSeparator" w:id="0">
    <w:p w14:paraId="535023AD" w14:textId="77777777" w:rsidR="00857071" w:rsidRDefault="00857071" w:rsidP="0085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D150C" w14:textId="77777777" w:rsidR="00857071" w:rsidRDefault="00857071" w:rsidP="00857071">
      <w:pPr>
        <w:spacing w:after="0" w:line="240" w:lineRule="auto"/>
      </w:pPr>
      <w:r>
        <w:separator/>
      </w:r>
    </w:p>
  </w:footnote>
  <w:footnote w:type="continuationSeparator" w:id="0">
    <w:p w14:paraId="5DE1D65C" w14:textId="77777777" w:rsidR="00857071" w:rsidRDefault="00857071" w:rsidP="00857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F20D" w14:textId="765A5B5E" w:rsidR="00857071" w:rsidRDefault="00615D90">
    <w:pPr>
      <w:pStyle w:val="Kopfzeile"/>
    </w:pPr>
    <w:r>
      <w:t xml:space="preserve">Textsorte A – Textanalyse </w:t>
    </w:r>
  </w:p>
  <w:p w14:paraId="78CED22D" w14:textId="77777777" w:rsidR="00857071" w:rsidRDefault="008570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F69C1"/>
    <w:multiLevelType w:val="hybridMultilevel"/>
    <w:tmpl w:val="829ABCE8"/>
    <w:lvl w:ilvl="0" w:tplc="1D28FBC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4364B"/>
    <w:multiLevelType w:val="hybridMultilevel"/>
    <w:tmpl w:val="B9986CA8"/>
    <w:lvl w:ilvl="0" w:tplc="C1600F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A6D"/>
    <w:rsid w:val="00070F2A"/>
    <w:rsid w:val="000851B8"/>
    <w:rsid w:val="00206A44"/>
    <w:rsid w:val="00386B32"/>
    <w:rsid w:val="00615D90"/>
    <w:rsid w:val="006D0A6D"/>
    <w:rsid w:val="00857071"/>
    <w:rsid w:val="0095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ACCB4"/>
  <w15:chartTrackingRefBased/>
  <w15:docId w15:val="{5DFE438C-18B5-404D-A9A8-3D939402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il4">
    <w:name w:val="stil4"/>
    <w:basedOn w:val="Standard"/>
    <w:rsid w:val="006D0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6D0A6D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070F2A"/>
    <w:rPr>
      <w:i/>
      <w:iCs/>
    </w:rPr>
  </w:style>
  <w:style w:type="paragraph" w:styleId="Kopfzeile">
    <w:name w:val="header"/>
    <w:basedOn w:val="Standard"/>
    <w:link w:val="KopfzeileZchn"/>
    <w:uiPriority w:val="99"/>
    <w:unhideWhenUsed/>
    <w:rsid w:val="0085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57071"/>
  </w:style>
  <w:style w:type="paragraph" w:styleId="Fuzeile">
    <w:name w:val="footer"/>
    <w:basedOn w:val="Standard"/>
    <w:link w:val="FuzeileZchn"/>
    <w:uiPriority w:val="99"/>
    <w:unhideWhenUsed/>
    <w:rsid w:val="0085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57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5C9AAF9</Template>
  <TotalTime>0</TotalTime>
  <Pages>1</Pages>
  <Words>248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Cescutti, Eva</cp:lastModifiedBy>
  <cp:revision>3</cp:revision>
  <dcterms:created xsi:type="dcterms:W3CDTF">2019-02-07T13:06:00Z</dcterms:created>
  <dcterms:modified xsi:type="dcterms:W3CDTF">2019-02-11T13:24:00Z</dcterms:modified>
</cp:coreProperties>
</file>